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F1" w:rsidRPr="00C93953" w:rsidRDefault="00EF2DF1" w:rsidP="00C93953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归心逐梦</w:t>
      </w:r>
    </w:p>
    <w:p w:rsidR="00EF2DF1" w:rsidRPr="00C93953" w:rsidRDefault="00EF2DF1" w:rsidP="00C93953">
      <w:pPr>
        <w:spacing w:line="440" w:lineRule="exact"/>
        <w:jc w:val="center"/>
        <w:rPr>
          <w:rFonts w:ascii="仿宋" w:eastAsia="仿宋" w:hAnsi="仿宋" w:cs="Times New Roman"/>
          <w:color w:val="000000"/>
          <w:sz w:val="30"/>
          <w:szCs w:val="30"/>
        </w:rPr>
      </w:pPr>
      <w:r w:rsidRPr="00C93953">
        <w:rPr>
          <w:rFonts w:ascii="仿宋" w:eastAsia="仿宋" w:hAnsi="仿宋" w:cs="仿宋" w:hint="eastAsia"/>
          <w:color w:val="000000"/>
          <w:sz w:val="30"/>
          <w:szCs w:val="30"/>
        </w:rPr>
        <w:t>曹鹏飞</w:t>
      </w:r>
    </w:p>
    <w:p w:rsidR="00EF2DF1" w:rsidRPr="00C93953" w:rsidRDefault="00EF2DF1" w:rsidP="00C93953">
      <w:pPr>
        <w:spacing w:line="440" w:lineRule="exact"/>
        <w:rPr>
          <w:rFonts w:ascii="仿宋" w:eastAsia="仿宋" w:hAnsi="仿宋" w:cs="Times New Roman"/>
          <w:sz w:val="30"/>
          <w:szCs w:val="30"/>
        </w:rPr>
      </w:pP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难忘一段课徒生涯，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留下谆谆教导哺育莘莘韶华，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红楼、林荫、窗前、灯下，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一代一代传承，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鬓角爬满银发，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不老最是坚守坚持的信念，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不变最是无声无言的牵挂，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离你时太匆匆，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梦回山艺我的家，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梦回山艺你的家。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难忘一段学海生涯，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满怀暖暖深情回报家国天下，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晨雨、暮钟、花前、月牙，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一次一次回首，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面庞挂满泪花，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不忘最是如山如歌的师恩，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不舍最是如痴如醉的她（啊），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别你时太匆匆，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心归山艺我的家，</w:t>
      </w:r>
    </w:p>
    <w:p w:rsidR="00EF2DF1" w:rsidRPr="00C93953" w:rsidRDefault="00EF2DF1" w:rsidP="00EC6617">
      <w:pPr>
        <w:spacing w:line="44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C93953">
        <w:rPr>
          <w:rFonts w:ascii="仿宋" w:eastAsia="仿宋" w:hAnsi="仿宋" w:cs="仿宋" w:hint="eastAsia"/>
          <w:sz w:val="30"/>
          <w:szCs w:val="30"/>
        </w:rPr>
        <w:t>心归山艺你的家。</w:t>
      </w:r>
    </w:p>
    <w:p w:rsidR="00EF2DF1" w:rsidRPr="00C93953" w:rsidRDefault="00EF2DF1" w:rsidP="00C93953">
      <w:pPr>
        <w:spacing w:line="440" w:lineRule="exact"/>
        <w:rPr>
          <w:rFonts w:ascii="仿宋" w:eastAsia="仿宋" w:hAnsi="仿宋" w:cs="Times New Roman"/>
          <w:color w:val="000000"/>
          <w:sz w:val="30"/>
          <w:szCs w:val="30"/>
        </w:rPr>
      </w:pPr>
    </w:p>
    <w:sectPr w:rsidR="00EF2DF1" w:rsidRPr="00C93953" w:rsidSect="00CE5396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DF1" w:rsidRDefault="00EF2DF1" w:rsidP="009C02E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F2DF1" w:rsidRDefault="00EF2DF1" w:rsidP="009C02E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DF1" w:rsidRDefault="00EF2DF1" w:rsidP="009C02E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F2DF1" w:rsidRDefault="00EF2DF1" w:rsidP="009C02E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2EF"/>
    <w:rsid w:val="00005DFA"/>
    <w:rsid w:val="000E4178"/>
    <w:rsid w:val="001E7993"/>
    <w:rsid w:val="00206A7E"/>
    <w:rsid w:val="003252CB"/>
    <w:rsid w:val="003D3507"/>
    <w:rsid w:val="004142C1"/>
    <w:rsid w:val="00420174"/>
    <w:rsid w:val="00446708"/>
    <w:rsid w:val="004607B9"/>
    <w:rsid w:val="00463DD2"/>
    <w:rsid w:val="004772CD"/>
    <w:rsid w:val="005F4738"/>
    <w:rsid w:val="005F47DC"/>
    <w:rsid w:val="006145F3"/>
    <w:rsid w:val="00615708"/>
    <w:rsid w:val="006A35D0"/>
    <w:rsid w:val="006A4A28"/>
    <w:rsid w:val="007618A8"/>
    <w:rsid w:val="007A3488"/>
    <w:rsid w:val="007B5517"/>
    <w:rsid w:val="007D71ED"/>
    <w:rsid w:val="008F24F7"/>
    <w:rsid w:val="009376C0"/>
    <w:rsid w:val="009713C8"/>
    <w:rsid w:val="00981161"/>
    <w:rsid w:val="00987C15"/>
    <w:rsid w:val="009922D1"/>
    <w:rsid w:val="009C02EF"/>
    <w:rsid w:val="00A524FC"/>
    <w:rsid w:val="00A60678"/>
    <w:rsid w:val="00AE58A4"/>
    <w:rsid w:val="00AF23FB"/>
    <w:rsid w:val="00B25CDC"/>
    <w:rsid w:val="00C1258D"/>
    <w:rsid w:val="00C93953"/>
    <w:rsid w:val="00CE3ED0"/>
    <w:rsid w:val="00CE5396"/>
    <w:rsid w:val="00CF5D50"/>
    <w:rsid w:val="00DB3D46"/>
    <w:rsid w:val="00E016F5"/>
    <w:rsid w:val="00E53257"/>
    <w:rsid w:val="00EC6617"/>
    <w:rsid w:val="00EF2DF1"/>
    <w:rsid w:val="00F0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2C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C0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02E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C0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C02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1153</TotalTime>
  <Pages>1</Pages>
  <Words>33</Words>
  <Characters>191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MC SYSTEM</cp:lastModifiedBy>
  <cp:revision>20</cp:revision>
  <dcterms:created xsi:type="dcterms:W3CDTF">2015-04-13T11:08:00Z</dcterms:created>
  <dcterms:modified xsi:type="dcterms:W3CDTF">2015-05-27T07:04:00Z</dcterms:modified>
</cp:coreProperties>
</file>